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404F7" w14:textId="77777777" w:rsidR="007E4340" w:rsidRPr="007E4340" w:rsidRDefault="007E4340" w:rsidP="007E4340">
      <w:pPr>
        <w:spacing w:line="360" w:lineRule="auto"/>
        <w:ind w:left="567"/>
        <w:jc w:val="center"/>
        <w:rPr>
          <w:rFonts w:ascii="Times New Roman" w:hAnsi="Times New Roman"/>
          <w:b/>
          <w:sz w:val="24"/>
          <w:szCs w:val="24"/>
          <w:u w:val="single"/>
        </w:rPr>
      </w:pPr>
      <w:r w:rsidRPr="007E4340">
        <w:rPr>
          <w:b/>
          <w:sz w:val="24"/>
          <w:szCs w:val="24"/>
          <w:u w:val="single"/>
        </w:rPr>
        <w:t xml:space="preserve">ANEXO II </w:t>
      </w:r>
    </w:p>
    <w:p w14:paraId="7ACF5144" w14:textId="77777777" w:rsidR="007E4340" w:rsidRDefault="007E4340" w:rsidP="007E4340">
      <w:pPr>
        <w:spacing w:line="360" w:lineRule="auto"/>
        <w:jc w:val="center"/>
        <w:rPr>
          <w:b/>
          <w:sz w:val="24"/>
          <w:szCs w:val="24"/>
          <w:u w:val="single"/>
        </w:rPr>
      </w:pPr>
      <w:r>
        <w:rPr>
          <w:b/>
          <w:sz w:val="24"/>
          <w:szCs w:val="24"/>
          <w:u w:val="single"/>
        </w:rPr>
        <w:t>MODELO DE DECLARAÇÃO DE ELABORAÇÃO INDEPENDENTE DE PROPOSTA</w:t>
      </w:r>
    </w:p>
    <w:p w14:paraId="7E6DA03A" w14:textId="77777777" w:rsidR="007E4340" w:rsidRPr="007E4340" w:rsidRDefault="007E4340" w:rsidP="007E4340">
      <w:pPr>
        <w:spacing w:line="360" w:lineRule="auto"/>
        <w:rPr>
          <w:b/>
          <w:bCs/>
          <w:sz w:val="24"/>
          <w:szCs w:val="24"/>
        </w:rPr>
      </w:pPr>
    </w:p>
    <w:p w14:paraId="4EA8BB18" w14:textId="1B3898E5" w:rsidR="007E4340" w:rsidRPr="007E4340" w:rsidRDefault="007E4340" w:rsidP="007E4340">
      <w:pPr>
        <w:spacing w:line="360" w:lineRule="auto"/>
        <w:rPr>
          <w:b/>
          <w:bCs/>
          <w:szCs w:val="22"/>
        </w:rPr>
      </w:pPr>
      <w:r w:rsidRPr="007E4340">
        <w:rPr>
          <w:b/>
          <w:bCs/>
          <w:szCs w:val="22"/>
        </w:rPr>
        <w:t>PREGÃO ELETRÔNICO Nº 02/2026</w:t>
      </w:r>
    </w:p>
    <w:p w14:paraId="3A1E6275" w14:textId="77777777" w:rsidR="007E4340" w:rsidRPr="007E4340" w:rsidRDefault="007E4340" w:rsidP="007E4340">
      <w:pPr>
        <w:spacing w:line="360" w:lineRule="auto"/>
        <w:rPr>
          <w:szCs w:val="22"/>
        </w:rPr>
      </w:pPr>
    </w:p>
    <w:p w14:paraId="3AB3FB12" w14:textId="77777777" w:rsidR="007E4340" w:rsidRPr="007E4340" w:rsidRDefault="007E4340" w:rsidP="007E4340">
      <w:pPr>
        <w:spacing w:line="360" w:lineRule="auto"/>
        <w:jc w:val="both"/>
        <w:rPr>
          <w:szCs w:val="22"/>
        </w:rPr>
      </w:pPr>
      <w:r w:rsidRPr="007E4340">
        <w:rPr>
          <w:szCs w:val="22"/>
        </w:rPr>
        <w:t>[IDENTIFICAÇÃO COMPLETA DO REPRESENTANTE DO LICITANTE], como representante devidamente constituído de [IDENTIFICAÇÃO COMPLETA DO LICITANTE] (doravante denominado [Licitante]), declara, sob as penas da lei, em especial o art. 299 do Código Penal Brasileiro, que:</w:t>
      </w:r>
    </w:p>
    <w:p w14:paraId="25B3AFD7" w14:textId="77777777" w:rsidR="007E4340" w:rsidRPr="007E4340" w:rsidRDefault="007E4340" w:rsidP="007E4340">
      <w:pPr>
        <w:spacing w:line="360" w:lineRule="auto"/>
        <w:jc w:val="both"/>
        <w:rPr>
          <w:szCs w:val="22"/>
        </w:rPr>
      </w:pPr>
    </w:p>
    <w:p w14:paraId="796D9DD3" w14:textId="77777777" w:rsidR="007E4340" w:rsidRPr="007E4340" w:rsidRDefault="007E4340" w:rsidP="007E4340">
      <w:pPr>
        <w:spacing w:line="360" w:lineRule="auto"/>
        <w:jc w:val="both"/>
        <w:rPr>
          <w:szCs w:val="22"/>
        </w:rPr>
      </w:pPr>
      <w:r w:rsidRPr="007E4340">
        <w:rPr>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14:paraId="7D4C95DE" w14:textId="77777777" w:rsidR="007E4340" w:rsidRPr="007E4340" w:rsidRDefault="007E4340" w:rsidP="007E4340">
      <w:pPr>
        <w:spacing w:line="360" w:lineRule="auto"/>
        <w:jc w:val="both"/>
        <w:rPr>
          <w:szCs w:val="22"/>
        </w:rPr>
      </w:pPr>
      <w:r w:rsidRPr="007E4340">
        <w:rPr>
          <w:szCs w:val="22"/>
        </w:rPr>
        <w:t>(b) a intenção de apresentar a proposta não foi informada a, discutido com ou recebido de qualquer outro participante potencial ou de fato do presente certame, por qualquer meio ou por qualquer pessoa;</w:t>
      </w:r>
    </w:p>
    <w:p w14:paraId="7E1E6D57" w14:textId="77777777" w:rsidR="007E4340" w:rsidRPr="007E4340" w:rsidRDefault="007E4340" w:rsidP="007E4340">
      <w:pPr>
        <w:spacing w:line="360" w:lineRule="auto"/>
        <w:jc w:val="both"/>
        <w:rPr>
          <w:szCs w:val="22"/>
        </w:rPr>
      </w:pPr>
      <w:r w:rsidRPr="007E4340">
        <w:rPr>
          <w:szCs w:val="22"/>
        </w:rPr>
        <w:t>(c) que não tentou, por qualquer meio ou por qualquer pessoa, influir na decisão de qualquer outro participante potencial ou de fato do presente certame, quanto a participar ou não da referida licitação;</w:t>
      </w:r>
    </w:p>
    <w:p w14:paraId="7055A102" w14:textId="77777777" w:rsidR="007E4340" w:rsidRPr="007E4340" w:rsidRDefault="007E4340" w:rsidP="007E4340">
      <w:pPr>
        <w:spacing w:line="360" w:lineRule="auto"/>
        <w:jc w:val="both"/>
        <w:rPr>
          <w:szCs w:val="22"/>
        </w:rPr>
      </w:pPr>
      <w:r w:rsidRPr="007E4340">
        <w:rPr>
          <w:szCs w:val="22"/>
        </w:rPr>
        <w:t>(d) que o conteúdo da proposta não será, no todo ou em parte, direta ou indiretamente, comunicado a ou discutido com qualquer outro participante potencial ou de fato do presente certame, antes da adjudicação do objeto da referida licitação;</w:t>
      </w:r>
    </w:p>
    <w:p w14:paraId="200EB40D" w14:textId="77777777" w:rsidR="007E4340" w:rsidRPr="007E4340" w:rsidRDefault="007E4340" w:rsidP="007E4340">
      <w:pPr>
        <w:spacing w:line="360" w:lineRule="auto"/>
        <w:jc w:val="both"/>
        <w:rPr>
          <w:szCs w:val="22"/>
        </w:rPr>
      </w:pPr>
      <w:r w:rsidRPr="007E4340">
        <w:rPr>
          <w:szCs w:val="22"/>
        </w:rPr>
        <w:t>(e) que o conteúdo da proposta não foi, no todo ou em parte, direta ou indiretamente, informado a, discutido com ou recebido de qualquer integrante do Município antes da abertura oficial das propostas; e</w:t>
      </w:r>
    </w:p>
    <w:p w14:paraId="6F1E26F8" w14:textId="77777777" w:rsidR="007E4340" w:rsidRPr="007E4340" w:rsidRDefault="007E4340" w:rsidP="007E4340">
      <w:pPr>
        <w:spacing w:line="360" w:lineRule="auto"/>
        <w:jc w:val="both"/>
        <w:rPr>
          <w:szCs w:val="22"/>
        </w:rPr>
      </w:pPr>
      <w:r w:rsidRPr="007E4340">
        <w:rPr>
          <w:szCs w:val="22"/>
        </w:rPr>
        <w:t>(f) que está plenamente ciente do teor e da extensão desta declaração e que detém plenos poderes e</w:t>
      </w:r>
    </w:p>
    <w:p w14:paraId="72C9E689" w14:textId="77777777" w:rsidR="007E4340" w:rsidRPr="007E4340" w:rsidRDefault="007E4340" w:rsidP="007E4340">
      <w:pPr>
        <w:spacing w:line="360" w:lineRule="auto"/>
        <w:jc w:val="both"/>
        <w:rPr>
          <w:szCs w:val="22"/>
        </w:rPr>
      </w:pPr>
      <w:r w:rsidRPr="007E4340">
        <w:rPr>
          <w:szCs w:val="22"/>
        </w:rPr>
        <w:t>informações para firmá-la.</w:t>
      </w:r>
    </w:p>
    <w:p w14:paraId="469E0C15" w14:textId="77777777" w:rsidR="007E4340" w:rsidRPr="007E4340" w:rsidRDefault="007E4340" w:rsidP="007E4340">
      <w:pPr>
        <w:spacing w:line="360" w:lineRule="auto"/>
        <w:jc w:val="both"/>
        <w:rPr>
          <w:szCs w:val="22"/>
        </w:rPr>
      </w:pPr>
    </w:p>
    <w:p w14:paraId="38425447" w14:textId="07DE5BBF" w:rsidR="007E4340" w:rsidRPr="007E4340" w:rsidRDefault="007E4340" w:rsidP="007E4340">
      <w:pPr>
        <w:spacing w:line="360" w:lineRule="auto"/>
        <w:rPr>
          <w:szCs w:val="22"/>
        </w:rPr>
      </w:pPr>
      <w:r w:rsidRPr="007E4340">
        <w:rPr>
          <w:szCs w:val="22"/>
        </w:rPr>
        <w:t>___________, _</w:t>
      </w:r>
      <w:r>
        <w:rPr>
          <w:szCs w:val="22"/>
        </w:rPr>
        <w:t>_</w:t>
      </w:r>
      <w:r w:rsidRPr="007E4340">
        <w:rPr>
          <w:szCs w:val="22"/>
        </w:rPr>
        <w:t xml:space="preserve">_ de ________________ </w:t>
      </w:r>
      <w:proofErr w:type="spellStart"/>
      <w:r w:rsidRPr="007E4340">
        <w:rPr>
          <w:szCs w:val="22"/>
        </w:rPr>
        <w:t>de</w:t>
      </w:r>
      <w:proofErr w:type="spellEnd"/>
      <w:r w:rsidRPr="007E4340">
        <w:rPr>
          <w:szCs w:val="22"/>
        </w:rPr>
        <w:t xml:space="preserve"> _____</w:t>
      </w:r>
    </w:p>
    <w:p w14:paraId="3CAEBE5E" w14:textId="317A748D" w:rsidR="007E4340" w:rsidRDefault="007E4340" w:rsidP="007E4340">
      <w:pPr>
        <w:spacing w:line="360" w:lineRule="auto"/>
        <w:rPr>
          <w:szCs w:val="22"/>
        </w:rPr>
      </w:pPr>
    </w:p>
    <w:p w14:paraId="41D61506" w14:textId="4CF14BD0" w:rsidR="007E4340" w:rsidRDefault="007E4340" w:rsidP="007E4340">
      <w:pPr>
        <w:spacing w:line="360" w:lineRule="auto"/>
        <w:rPr>
          <w:szCs w:val="22"/>
        </w:rPr>
      </w:pPr>
    </w:p>
    <w:p w14:paraId="5FF65316" w14:textId="77777777" w:rsidR="007E4340" w:rsidRPr="007E4340" w:rsidRDefault="007E4340" w:rsidP="007E4340">
      <w:pPr>
        <w:spacing w:line="360" w:lineRule="auto"/>
        <w:rPr>
          <w:szCs w:val="22"/>
        </w:rPr>
      </w:pPr>
    </w:p>
    <w:p w14:paraId="3B964097" w14:textId="3DC03245" w:rsidR="007E4340" w:rsidRPr="007E4340" w:rsidRDefault="007E4340" w:rsidP="007E4340">
      <w:pPr>
        <w:spacing w:line="360" w:lineRule="auto"/>
        <w:jc w:val="center"/>
        <w:rPr>
          <w:szCs w:val="22"/>
        </w:rPr>
      </w:pPr>
      <w:r w:rsidRPr="007E4340">
        <w:rPr>
          <w:szCs w:val="22"/>
        </w:rPr>
        <w:t>__________________________________________________</w:t>
      </w:r>
    </w:p>
    <w:p w14:paraId="4FE92445" w14:textId="0B1BA708" w:rsidR="00D41FF6" w:rsidRPr="007E4340" w:rsidRDefault="007E4340" w:rsidP="007E4340">
      <w:pPr>
        <w:spacing w:line="360" w:lineRule="auto"/>
        <w:jc w:val="center"/>
        <w:rPr>
          <w:rFonts w:cs="Arial"/>
          <w:szCs w:val="22"/>
        </w:rPr>
      </w:pPr>
      <w:r w:rsidRPr="007E4340">
        <w:rPr>
          <w:szCs w:val="22"/>
        </w:rPr>
        <w:t>Assinatura do responsável legal da empresa licitante</w:t>
      </w:r>
    </w:p>
    <w:sectPr w:rsidR="00D41FF6" w:rsidRPr="007E4340" w:rsidSect="007E4340">
      <w:headerReference w:type="default" r:id="rId7"/>
      <w:footerReference w:type="default" r:id="rId8"/>
      <w:pgSz w:w="11907" w:h="16840" w:code="9"/>
      <w:pgMar w:top="1701" w:right="1134" w:bottom="1134" w:left="1418"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3137" w14:textId="77777777" w:rsidR="0062505D" w:rsidRDefault="0062505D">
      <w:r>
        <w:separator/>
      </w:r>
    </w:p>
  </w:endnote>
  <w:endnote w:type="continuationSeparator" w:id="0">
    <w:p w14:paraId="64AD689F" w14:textId="77777777" w:rsidR="0062505D" w:rsidRDefault="0062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Spranqeco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0B131" w14:textId="33CBB0D4" w:rsidR="00D41FF6" w:rsidRPr="00C307C2" w:rsidRDefault="003B1414">
    <w:pPr>
      <w:pStyle w:val="Rodap"/>
      <w:pBdr>
        <w:top w:val="single" w:sz="4" w:space="1" w:color="auto"/>
      </w:pBdr>
      <w:rPr>
        <w:rFonts w:ascii="Arial" w:hAnsi="Arial"/>
        <w:sz w:val="20"/>
      </w:rPr>
    </w:pPr>
    <w:r>
      <w:rPr>
        <w:rFonts w:ascii="Arial" w:hAnsi="Arial"/>
        <w:b/>
        <w:i/>
        <w:sz w:val="20"/>
      </w:rPr>
      <w:t>SUMOB/</w:t>
    </w:r>
    <w:r w:rsidR="00D41FF6" w:rsidRPr="00C307C2">
      <w:rPr>
        <w:rFonts w:ascii="Arial" w:hAnsi="Arial"/>
        <w:b/>
        <w:i/>
        <w:sz w:val="20"/>
      </w:rPr>
      <w:t>BHTRANS</w:t>
    </w:r>
    <w:r w:rsidR="00934C78" w:rsidRPr="00C307C2">
      <w:rPr>
        <w:rFonts w:ascii="Arial" w:hAnsi="Arial"/>
        <w:sz w:val="20"/>
      </w:rPr>
      <w:t xml:space="preserve"> – PE</w:t>
    </w:r>
    <w:r w:rsidR="00D41FF6" w:rsidRPr="00C307C2">
      <w:rPr>
        <w:rFonts w:ascii="Arial" w:hAnsi="Arial"/>
        <w:sz w:val="20"/>
      </w:rPr>
      <w:t xml:space="preserve"> nº</w:t>
    </w:r>
    <w:r w:rsidR="009D41E6" w:rsidRPr="00C307C2">
      <w:rPr>
        <w:rFonts w:ascii="Arial" w:hAnsi="Arial"/>
        <w:sz w:val="20"/>
      </w:rPr>
      <w:t xml:space="preserve"> </w:t>
    </w:r>
    <w:r w:rsidR="007E4340" w:rsidRPr="007E4340">
      <w:rPr>
        <w:rFonts w:ascii="Arial" w:hAnsi="Arial"/>
        <w:sz w:val="20"/>
      </w:rPr>
      <w:t>02/2026</w:t>
    </w:r>
    <w:r w:rsidR="009D41E6" w:rsidRPr="00C307C2">
      <w:rPr>
        <w:rFonts w:ascii="Arial" w:hAnsi="Arial"/>
        <w:sz w:val="20"/>
      </w:rPr>
      <w:t xml:space="preserve"> </w:t>
    </w:r>
    <w:r w:rsidR="00D41FF6" w:rsidRPr="00C307C2">
      <w:rPr>
        <w:rFonts w:ascii="Arial" w:hAnsi="Arial"/>
        <w:sz w:val="20"/>
      </w:rPr>
      <w:t>– Anexo</w:t>
    </w:r>
    <w:r w:rsidR="00C023DE" w:rsidRPr="00C307C2">
      <w:rPr>
        <w:rFonts w:ascii="Arial" w:hAnsi="Arial"/>
        <w:sz w:val="20"/>
      </w:rPr>
      <w:t xml:space="preserve"> I</w:t>
    </w:r>
    <w:r w:rsidR="00B224D2" w:rsidRPr="00C307C2">
      <w:rPr>
        <w:rFonts w:ascii="Arial" w:hAnsi="Arial"/>
        <w:sz w:val="20"/>
      </w:rPr>
      <w:t>I</w:t>
    </w:r>
    <w:r w:rsidR="00C023DE" w:rsidRPr="00C307C2">
      <w:rPr>
        <w:rFonts w:ascii="Arial" w:hAnsi="Arial"/>
        <w:sz w:val="20"/>
      </w:rPr>
      <w:t xml:space="preserve"> - </w:t>
    </w:r>
    <w:r w:rsidR="00D41FF6" w:rsidRPr="00C307C2">
      <w:rPr>
        <w:rFonts w:ascii="Arial" w:hAnsi="Arial"/>
        <w:sz w:val="20"/>
      </w:rPr>
      <w:t>Modelo Decl</w:t>
    </w:r>
    <w:r w:rsidR="00C023DE" w:rsidRPr="00C307C2">
      <w:rPr>
        <w:rFonts w:ascii="Arial" w:hAnsi="Arial"/>
        <w:sz w:val="20"/>
      </w:rPr>
      <w:t xml:space="preserve">. </w:t>
    </w:r>
    <w:proofErr w:type="spellStart"/>
    <w:r w:rsidR="00775C1B" w:rsidRPr="00C307C2">
      <w:rPr>
        <w:rFonts w:ascii="Arial" w:hAnsi="Arial"/>
        <w:sz w:val="20"/>
      </w:rPr>
      <w:t>Benefic</w:t>
    </w:r>
    <w:proofErr w:type="spellEnd"/>
    <w:r w:rsidR="00864B05">
      <w:rPr>
        <w:rFonts w:ascii="Arial" w:hAnsi="Arial"/>
        <w:sz w:val="20"/>
      </w:rPr>
      <w:t xml:space="preserve">. </w:t>
    </w:r>
    <w:r w:rsidR="00775C1B" w:rsidRPr="00C307C2">
      <w:rPr>
        <w:rFonts w:ascii="Arial" w:hAnsi="Arial"/>
        <w:sz w:val="20"/>
      </w:rPr>
      <w:t xml:space="preserve">Lei Complementar </w:t>
    </w:r>
    <w:r w:rsidR="00D41FF6" w:rsidRPr="00C307C2">
      <w:rPr>
        <w:rFonts w:ascii="Arial" w:hAnsi="Arial"/>
        <w:sz w:val="20"/>
      </w:rPr>
      <w:t xml:space="preserve">– </w:t>
    </w:r>
    <w:r w:rsidR="00D41FF6" w:rsidRPr="00C307C2">
      <w:rPr>
        <w:rFonts w:ascii="Arial" w:hAnsi="Arial"/>
        <w:snapToGrid w:val="0"/>
        <w:sz w:val="20"/>
      </w:rPr>
      <w:t xml:space="preserve">Página </w:t>
    </w:r>
    <w:r w:rsidR="00472CEC" w:rsidRPr="00C307C2">
      <w:rPr>
        <w:rFonts w:ascii="Arial" w:hAnsi="Arial"/>
        <w:snapToGrid w:val="0"/>
        <w:sz w:val="20"/>
      </w:rPr>
      <w:fldChar w:fldCharType="begin"/>
    </w:r>
    <w:r w:rsidR="00D41FF6" w:rsidRPr="00C307C2">
      <w:rPr>
        <w:rFonts w:ascii="Arial" w:hAnsi="Arial"/>
        <w:snapToGrid w:val="0"/>
        <w:sz w:val="20"/>
      </w:rPr>
      <w:instrText xml:space="preserve"> PAGE </w:instrText>
    </w:r>
    <w:r w:rsidR="00472CEC" w:rsidRPr="00C307C2">
      <w:rPr>
        <w:rFonts w:ascii="Arial" w:hAnsi="Arial"/>
        <w:snapToGrid w:val="0"/>
        <w:sz w:val="20"/>
      </w:rPr>
      <w:fldChar w:fldCharType="separate"/>
    </w:r>
    <w:r w:rsidR="00F60E05">
      <w:rPr>
        <w:rFonts w:ascii="Arial" w:hAnsi="Arial"/>
        <w:noProof/>
        <w:snapToGrid w:val="0"/>
        <w:sz w:val="20"/>
      </w:rPr>
      <w:t>1</w:t>
    </w:r>
    <w:r w:rsidR="00472CEC" w:rsidRPr="00C307C2">
      <w:rPr>
        <w:rFonts w:ascii="Arial" w:hAnsi="Arial"/>
        <w:snapToGrid w:val="0"/>
        <w:sz w:val="20"/>
      </w:rPr>
      <w:fldChar w:fldCharType="end"/>
    </w:r>
    <w:r w:rsidR="00D41FF6" w:rsidRPr="00C307C2">
      <w:rPr>
        <w:rFonts w:ascii="Arial" w:hAnsi="Arial"/>
        <w:snapToGrid w:val="0"/>
        <w:sz w:val="20"/>
      </w:rPr>
      <w:t xml:space="preserve"> de </w:t>
    </w:r>
    <w:r w:rsidR="00472CEC" w:rsidRPr="00C307C2">
      <w:rPr>
        <w:rFonts w:ascii="Arial" w:hAnsi="Arial"/>
        <w:snapToGrid w:val="0"/>
        <w:sz w:val="20"/>
      </w:rPr>
      <w:fldChar w:fldCharType="begin"/>
    </w:r>
    <w:r w:rsidR="00D41FF6" w:rsidRPr="00C307C2">
      <w:rPr>
        <w:rFonts w:ascii="Arial" w:hAnsi="Arial"/>
        <w:snapToGrid w:val="0"/>
        <w:sz w:val="20"/>
      </w:rPr>
      <w:instrText xml:space="preserve"> NUMPAGES </w:instrText>
    </w:r>
    <w:r w:rsidR="00472CEC" w:rsidRPr="00C307C2">
      <w:rPr>
        <w:rFonts w:ascii="Arial" w:hAnsi="Arial"/>
        <w:snapToGrid w:val="0"/>
        <w:sz w:val="20"/>
      </w:rPr>
      <w:fldChar w:fldCharType="separate"/>
    </w:r>
    <w:r w:rsidR="00F60E05">
      <w:rPr>
        <w:rFonts w:ascii="Arial" w:hAnsi="Arial"/>
        <w:noProof/>
        <w:snapToGrid w:val="0"/>
        <w:sz w:val="20"/>
      </w:rPr>
      <w:t>1</w:t>
    </w:r>
    <w:r w:rsidR="00472CEC" w:rsidRPr="00C307C2">
      <w:rPr>
        <w:rFonts w:ascii="Arial" w:hAnsi="Arial"/>
        <w:snapToGrid w:val="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42E2" w14:textId="77777777" w:rsidR="0062505D" w:rsidRDefault="0062505D">
      <w:r>
        <w:separator/>
      </w:r>
    </w:p>
  </w:footnote>
  <w:footnote w:type="continuationSeparator" w:id="0">
    <w:p w14:paraId="7D7DC3FB" w14:textId="77777777" w:rsidR="0062505D" w:rsidRDefault="00625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7858B" w14:textId="515E660C" w:rsidR="00F3564D" w:rsidRDefault="00F3564D" w:rsidP="00F3564D">
    <w:pPr>
      <w:pStyle w:val="Cabealho"/>
      <w:jc w:val="right"/>
      <w:rPr>
        <w:sz w:val="20"/>
      </w:rPr>
    </w:pPr>
  </w:p>
  <w:tbl>
    <w:tblPr>
      <w:tblW w:w="9889" w:type="dxa"/>
      <w:tblInd w:w="-108" w:type="dxa"/>
      <w:tblLayout w:type="fixed"/>
      <w:tblLook w:val="0000" w:firstRow="0" w:lastRow="0" w:firstColumn="0" w:lastColumn="0" w:noHBand="0" w:noVBand="0"/>
    </w:tblPr>
    <w:tblGrid>
      <w:gridCol w:w="4643"/>
      <w:gridCol w:w="709"/>
      <w:gridCol w:w="4537"/>
    </w:tblGrid>
    <w:tr w:rsidR="007E4340" w14:paraId="0517A67B" w14:textId="77777777" w:rsidTr="0002378B">
      <w:trPr>
        <w:trHeight w:val="1059"/>
      </w:trPr>
      <w:tc>
        <w:tcPr>
          <w:tcW w:w="4643" w:type="dxa"/>
          <w:vAlign w:val="center"/>
        </w:tcPr>
        <w:p w14:paraId="2253E3DA" w14:textId="1E222A5A" w:rsidR="007E4340" w:rsidRDefault="007E4340" w:rsidP="007E4340">
          <w:pPr>
            <w:widowControl w:val="0"/>
          </w:pPr>
          <w:r>
            <w:fldChar w:fldCharType="begin"/>
          </w:r>
          <w:r>
            <w:instrText xml:space="preserve"> INCLUDEPICTURE "D:\\usuarios\\bt001593\\AppData\\Local\\Microsoft\\Windows\\Clipboard\\HistoryData\\{0E19A172-2B12-45C4-8324-25A187AD7307}\\{35498C1A-5AFF-422D-8EE0-074A7A3BC695}\\ResourceMap\\{46AE192E-9621-4C24-AC52-689B17E8C96E}" \* MERGEFORMATINET </w:instrText>
          </w:r>
          <w:r>
            <w:fldChar w:fldCharType="separate"/>
          </w:r>
          <w:r w:rsidR="00A433A2">
            <w:fldChar w:fldCharType="begin"/>
          </w:r>
          <w:r w:rsidR="00A433A2">
            <w:instrText xml:space="preserve"> </w:instrText>
          </w:r>
          <w:r w:rsidR="00A433A2">
            <w:instrText>INCLUDEPICTURE  "D:\\usuarios\\bt001593\\AppData\\Local\\Microsoft\\Windows\\Clipboard\\HistoryData\\{0E19A172-2B12-45C4-8324-25A187AD7307}\\{35498C1A-5AFF-422D-8EE0-074A7A3BC695}\\ResourceMap\\{46AE192E-9621-4C24-AC52-689B17E8C96E}" \* MER</w:instrText>
          </w:r>
          <w:r w:rsidR="00A433A2">
            <w:instrText>GEFORMATINET</w:instrText>
          </w:r>
          <w:r w:rsidR="00A433A2">
            <w:instrText xml:space="preserve"> </w:instrText>
          </w:r>
          <w:r w:rsidR="00A433A2">
            <w:fldChar w:fldCharType="separate"/>
          </w:r>
          <w:r w:rsidR="00A433A2">
            <w:pict w14:anchorId="71853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pt;height:37.5pt">
                <v:imagedata r:id="rId1" r:href="rId2"/>
              </v:shape>
            </w:pict>
          </w:r>
          <w:r w:rsidR="00A433A2">
            <w:fldChar w:fldCharType="end"/>
          </w:r>
          <w:r>
            <w:fldChar w:fldCharType="end"/>
          </w:r>
        </w:p>
      </w:tc>
      <w:tc>
        <w:tcPr>
          <w:tcW w:w="709" w:type="dxa"/>
          <w:vAlign w:val="center"/>
        </w:tcPr>
        <w:p w14:paraId="0758E3B0" w14:textId="1FBF8C8C" w:rsidR="007E4340" w:rsidRDefault="007E4340" w:rsidP="007E4340">
          <w:pPr>
            <w:widowControl w:val="0"/>
            <w:ind w:left="59"/>
            <w:jc w:val="center"/>
            <w:rPr>
              <w:rFonts w:eastAsia="Arial" w:cs="Arial"/>
              <w:b/>
              <w:i/>
            </w:rPr>
          </w:pPr>
          <w:r>
            <w:rPr>
              <w:rFonts w:cs="Arial"/>
              <w:b/>
              <w:bCs/>
              <w:i/>
              <w:iCs/>
            </w:rPr>
            <w:t> </w:t>
          </w:r>
        </w:p>
      </w:tc>
      <w:tc>
        <w:tcPr>
          <w:tcW w:w="4537" w:type="dxa"/>
          <w:vAlign w:val="center"/>
        </w:tcPr>
        <w:p w14:paraId="782380F8" w14:textId="461546EF" w:rsidR="007E4340" w:rsidRDefault="007E4340" w:rsidP="007E4340">
          <w:pPr>
            <w:widowControl w:val="0"/>
            <w:tabs>
              <w:tab w:val="center" w:pos="3324"/>
            </w:tabs>
            <w:spacing w:line="360" w:lineRule="auto"/>
            <w:jc w:val="right"/>
            <w:rPr>
              <w:rFonts w:eastAsia="Arial" w:cs="Arial"/>
              <w:b/>
              <w:sz w:val="18"/>
              <w:szCs w:val="18"/>
            </w:rPr>
          </w:pPr>
          <w:r>
            <w:rPr>
              <w:rFonts w:cs="Arial"/>
              <w:b/>
              <w:bCs/>
              <w:sz w:val="18"/>
              <w:szCs w:val="18"/>
            </w:rPr>
            <w:t>SECRETARIA MUNICIPAL DE MOBILIDADE URBANA DE BELO HORIZONTE - SMMUR</w:t>
          </w:r>
        </w:p>
      </w:tc>
    </w:tr>
  </w:tbl>
  <w:p w14:paraId="44DAD7FF" w14:textId="77777777" w:rsidR="00D41FF6" w:rsidRDefault="00D41FF6">
    <w:pPr>
      <w:pStyle w:val="Cabealho"/>
      <w:ind w:right="-56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3E6457"/>
    <w:multiLevelType w:val="singleLevel"/>
    <w:tmpl w:val="62B422F6"/>
    <w:lvl w:ilvl="0">
      <w:start w:val="6"/>
      <w:numFmt w:val="bullet"/>
      <w:lvlText w:val=""/>
      <w:lvlJc w:val="left"/>
      <w:pPr>
        <w:tabs>
          <w:tab w:val="num" w:pos="360"/>
        </w:tabs>
        <w:ind w:left="360" w:hanging="360"/>
      </w:pPr>
      <w:rPr>
        <w:rFonts w:ascii="Symbol" w:hAnsi="Symbol" w:hint="default"/>
      </w:rPr>
    </w:lvl>
  </w:abstractNum>
  <w:abstractNum w:abstractNumId="2" w15:restartNumberingAfterBreak="0">
    <w:nsid w:val="20C60C79"/>
    <w:multiLevelType w:val="singleLevel"/>
    <w:tmpl w:val="978A1D36"/>
    <w:lvl w:ilvl="0">
      <w:start w:val="1"/>
      <w:numFmt w:val="bullet"/>
      <w:lvlText w:val=""/>
      <w:lvlJc w:val="left"/>
      <w:pPr>
        <w:tabs>
          <w:tab w:val="num" w:pos="360"/>
        </w:tabs>
        <w:ind w:left="340" w:hanging="340"/>
      </w:pPr>
      <w:rPr>
        <w:rFonts w:ascii="Wingdings" w:hAnsi="Wingdings" w:hint="default"/>
      </w:rPr>
    </w:lvl>
  </w:abstractNum>
  <w:num w:numId="1">
    <w:abstractNumId w:val="0"/>
    <w:lvlOverride w:ilvl="0">
      <w:lvl w:ilvl="0">
        <w:start w:val="1"/>
        <w:numFmt w:val="bullet"/>
        <w:lvlText w:val=""/>
        <w:legacy w:legacy="1" w:legacySpace="0" w:legacyIndent="454"/>
        <w:lvlJc w:val="left"/>
        <w:pPr>
          <w:ind w:left="454" w:hanging="454"/>
        </w:pPr>
        <w:rPr>
          <w:rFonts w:ascii="Monotype Sorts" w:hAnsi="Monotype Sorts" w:hint="default"/>
          <w:sz w:val="30"/>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D5C"/>
    <w:rsid w:val="0000101B"/>
    <w:rsid w:val="00003740"/>
    <w:rsid w:val="00003D5F"/>
    <w:rsid w:val="00003E00"/>
    <w:rsid w:val="0003616C"/>
    <w:rsid w:val="00041B81"/>
    <w:rsid w:val="000529E9"/>
    <w:rsid w:val="0005623E"/>
    <w:rsid w:val="00062237"/>
    <w:rsid w:val="00065C7D"/>
    <w:rsid w:val="00071C82"/>
    <w:rsid w:val="00075D61"/>
    <w:rsid w:val="00077753"/>
    <w:rsid w:val="00084116"/>
    <w:rsid w:val="00087C71"/>
    <w:rsid w:val="00095258"/>
    <w:rsid w:val="000C1461"/>
    <w:rsid w:val="000C284E"/>
    <w:rsid w:val="000D2680"/>
    <w:rsid w:val="000F226D"/>
    <w:rsid w:val="000F2447"/>
    <w:rsid w:val="000F3844"/>
    <w:rsid w:val="001010F8"/>
    <w:rsid w:val="00104871"/>
    <w:rsid w:val="00104E14"/>
    <w:rsid w:val="00121C07"/>
    <w:rsid w:val="00124541"/>
    <w:rsid w:val="00125DA0"/>
    <w:rsid w:val="001408A2"/>
    <w:rsid w:val="001430C4"/>
    <w:rsid w:val="001477C1"/>
    <w:rsid w:val="001610C4"/>
    <w:rsid w:val="00184F7F"/>
    <w:rsid w:val="001A5631"/>
    <w:rsid w:val="001A6585"/>
    <w:rsid w:val="001B499B"/>
    <w:rsid w:val="001C218D"/>
    <w:rsid w:val="001C75F0"/>
    <w:rsid w:val="001D3E84"/>
    <w:rsid w:val="001D43CB"/>
    <w:rsid w:val="001D4C00"/>
    <w:rsid w:val="001E1DE4"/>
    <w:rsid w:val="001E36AB"/>
    <w:rsid w:val="001F2F55"/>
    <w:rsid w:val="00212A1A"/>
    <w:rsid w:val="00212A1D"/>
    <w:rsid w:val="00224324"/>
    <w:rsid w:val="00225530"/>
    <w:rsid w:val="0022686F"/>
    <w:rsid w:val="00236267"/>
    <w:rsid w:val="002406C0"/>
    <w:rsid w:val="00251616"/>
    <w:rsid w:val="002556B2"/>
    <w:rsid w:val="00255C18"/>
    <w:rsid w:val="00256978"/>
    <w:rsid w:val="00262016"/>
    <w:rsid w:val="00270D4C"/>
    <w:rsid w:val="00272732"/>
    <w:rsid w:val="002869FD"/>
    <w:rsid w:val="00291584"/>
    <w:rsid w:val="00296B55"/>
    <w:rsid w:val="002976AA"/>
    <w:rsid w:val="002C09C4"/>
    <w:rsid w:val="002C1A0C"/>
    <w:rsid w:val="002C799E"/>
    <w:rsid w:val="002D37F5"/>
    <w:rsid w:val="002D5D5C"/>
    <w:rsid w:val="002D69CB"/>
    <w:rsid w:val="002E2C44"/>
    <w:rsid w:val="002F044B"/>
    <w:rsid w:val="002F3B95"/>
    <w:rsid w:val="003079A1"/>
    <w:rsid w:val="00322B58"/>
    <w:rsid w:val="003459E3"/>
    <w:rsid w:val="00350B4B"/>
    <w:rsid w:val="00364B21"/>
    <w:rsid w:val="00366D22"/>
    <w:rsid w:val="0037139F"/>
    <w:rsid w:val="00373675"/>
    <w:rsid w:val="00383717"/>
    <w:rsid w:val="00390540"/>
    <w:rsid w:val="003977D2"/>
    <w:rsid w:val="003B0CBB"/>
    <w:rsid w:val="003B1414"/>
    <w:rsid w:val="003C2C2B"/>
    <w:rsid w:val="003C48DD"/>
    <w:rsid w:val="003D19E2"/>
    <w:rsid w:val="0041213E"/>
    <w:rsid w:val="00422DEC"/>
    <w:rsid w:val="0043520C"/>
    <w:rsid w:val="00442031"/>
    <w:rsid w:val="004439DF"/>
    <w:rsid w:val="00472CAA"/>
    <w:rsid w:val="00472CEC"/>
    <w:rsid w:val="004745FB"/>
    <w:rsid w:val="004815A6"/>
    <w:rsid w:val="004B38B4"/>
    <w:rsid w:val="004B6934"/>
    <w:rsid w:val="004E7383"/>
    <w:rsid w:val="004F31C2"/>
    <w:rsid w:val="004F7051"/>
    <w:rsid w:val="00501843"/>
    <w:rsid w:val="00502869"/>
    <w:rsid w:val="00523B50"/>
    <w:rsid w:val="00533691"/>
    <w:rsid w:val="005347FD"/>
    <w:rsid w:val="00545F89"/>
    <w:rsid w:val="00555124"/>
    <w:rsid w:val="00557F96"/>
    <w:rsid w:val="00562070"/>
    <w:rsid w:val="00565E2C"/>
    <w:rsid w:val="00567644"/>
    <w:rsid w:val="005A27EC"/>
    <w:rsid w:val="005A707A"/>
    <w:rsid w:val="005C321E"/>
    <w:rsid w:val="005D59D7"/>
    <w:rsid w:val="005D76CE"/>
    <w:rsid w:val="005D7F2C"/>
    <w:rsid w:val="005E3749"/>
    <w:rsid w:val="005E7441"/>
    <w:rsid w:val="005E7D0F"/>
    <w:rsid w:val="0060685A"/>
    <w:rsid w:val="006138E9"/>
    <w:rsid w:val="0061443F"/>
    <w:rsid w:val="006175F5"/>
    <w:rsid w:val="00624863"/>
    <w:rsid w:val="0062505D"/>
    <w:rsid w:val="00643FD0"/>
    <w:rsid w:val="00646F9C"/>
    <w:rsid w:val="00660F7E"/>
    <w:rsid w:val="00671209"/>
    <w:rsid w:val="006757E1"/>
    <w:rsid w:val="00685CA6"/>
    <w:rsid w:val="006A0C71"/>
    <w:rsid w:val="006A1642"/>
    <w:rsid w:val="006C5B24"/>
    <w:rsid w:val="006D2F70"/>
    <w:rsid w:val="006E306B"/>
    <w:rsid w:val="006E7CF7"/>
    <w:rsid w:val="006F4F30"/>
    <w:rsid w:val="006F65F6"/>
    <w:rsid w:val="006F75CE"/>
    <w:rsid w:val="00717CF2"/>
    <w:rsid w:val="00725F4F"/>
    <w:rsid w:val="00744DF6"/>
    <w:rsid w:val="00746B5F"/>
    <w:rsid w:val="007726FB"/>
    <w:rsid w:val="00775C1B"/>
    <w:rsid w:val="007B4630"/>
    <w:rsid w:val="007B5984"/>
    <w:rsid w:val="007B5E42"/>
    <w:rsid w:val="007C4995"/>
    <w:rsid w:val="007C708A"/>
    <w:rsid w:val="007D4856"/>
    <w:rsid w:val="007D6346"/>
    <w:rsid w:val="007E4340"/>
    <w:rsid w:val="007F34C9"/>
    <w:rsid w:val="00803604"/>
    <w:rsid w:val="008046F8"/>
    <w:rsid w:val="00820397"/>
    <w:rsid w:val="008417D8"/>
    <w:rsid w:val="0084513A"/>
    <w:rsid w:val="00846C0E"/>
    <w:rsid w:val="0086057C"/>
    <w:rsid w:val="00864B05"/>
    <w:rsid w:val="008858CA"/>
    <w:rsid w:val="00890225"/>
    <w:rsid w:val="008A4271"/>
    <w:rsid w:val="008F4AFC"/>
    <w:rsid w:val="0090179A"/>
    <w:rsid w:val="009145DF"/>
    <w:rsid w:val="00916C46"/>
    <w:rsid w:val="00930AC8"/>
    <w:rsid w:val="00934C78"/>
    <w:rsid w:val="00936513"/>
    <w:rsid w:val="0095179D"/>
    <w:rsid w:val="0095185A"/>
    <w:rsid w:val="0095460D"/>
    <w:rsid w:val="009744C8"/>
    <w:rsid w:val="00974A87"/>
    <w:rsid w:val="009844EF"/>
    <w:rsid w:val="009860DA"/>
    <w:rsid w:val="00993198"/>
    <w:rsid w:val="009A73CD"/>
    <w:rsid w:val="009B594D"/>
    <w:rsid w:val="009D2FB3"/>
    <w:rsid w:val="009D41E6"/>
    <w:rsid w:val="009E0334"/>
    <w:rsid w:val="009E0A8B"/>
    <w:rsid w:val="00A132CD"/>
    <w:rsid w:val="00A161CD"/>
    <w:rsid w:val="00A17169"/>
    <w:rsid w:val="00A21515"/>
    <w:rsid w:val="00A2417A"/>
    <w:rsid w:val="00A272A4"/>
    <w:rsid w:val="00A433A2"/>
    <w:rsid w:val="00A44B42"/>
    <w:rsid w:val="00A46460"/>
    <w:rsid w:val="00A55E4E"/>
    <w:rsid w:val="00A65600"/>
    <w:rsid w:val="00A65F76"/>
    <w:rsid w:val="00A67DC9"/>
    <w:rsid w:val="00AB285B"/>
    <w:rsid w:val="00AD05A6"/>
    <w:rsid w:val="00AD208F"/>
    <w:rsid w:val="00AE04D0"/>
    <w:rsid w:val="00AF4B02"/>
    <w:rsid w:val="00AF4C48"/>
    <w:rsid w:val="00AF73C2"/>
    <w:rsid w:val="00B02E44"/>
    <w:rsid w:val="00B12891"/>
    <w:rsid w:val="00B156B1"/>
    <w:rsid w:val="00B21005"/>
    <w:rsid w:val="00B224D2"/>
    <w:rsid w:val="00B232B7"/>
    <w:rsid w:val="00B26845"/>
    <w:rsid w:val="00B32FFE"/>
    <w:rsid w:val="00B4084B"/>
    <w:rsid w:val="00B54881"/>
    <w:rsid w:val="00B54AC4"/>
    <w:rsid w:val="00B62799"/>
    <w:rsid w:val="00B70A8B"/>
    <w:rsid w:val="00B753D0"/>
    <w:rsid w:val="00BA56BF"/>
    <w:rsid w:val="00BC3719"/>
    <w:rsid w:val="00BC3900"/>
    <w:rsid w:val="00BD0BEC"/>
    <w:rsid w:val="00BD3FE1"/>
    <w:rsid w:val="00C023DE"/>
    <w:rsid w:val="00C27FCF"/>
    <w:rsid w:val="00C307C2"/>
    <w:rsid w:val="00C41829"/>
    <w:rsid w:val="00C5481A"/>
    <w:rsid w:val="00C635D4"/>
    <w:rsid w:val="00C916CF"/>
    <w:rsid w:val="00CA2551"/>
    <w:rsid w:val="00CA6B3A"/>
    <w:rsid w:val="00CC00F4"/>
    <w:rsid w:val="00CD6F3C"/>
    <w:rsid w:val="00CE2CF7"/>
    <w:rsid w:val="00CE43EE"/>
    <w:rsid w:val="00CE5153"/>
    <w:rsid w:val="00CE568D"/>
    <w:rsid w:val="00CF4C24"/>
    <w:rsid w:val="00CF6E56"/>
    <w:rsid w:val="00CF6FD4"/>
    <w:rsid w:val="00D04431"/>
    <w:rsid w:val="00D05102"/>
    <w:rsid w:val="00D10935"/>
    <w:rsid w:val="00D10A1A"/>
    <w:rsid w:val="00D342DC"/>
    <w:rsid w:val="00D3447D"/>
    <w:rsid w:val="00D41FF6"/>
    <w:rsid w:val="00D51DC4"/>
    <w:rsid w:val="00D6299B"/>
    <w:rsid w:val="00D7469B"/>
    <w:rsid w:val="00D90EBD"/>
    <w:rsid w:val="00D965BF"/>
    <w:rsid w:val="00DA58A3"/>
    <w:rsid w:val="00DA68C1"/>
    <w:rsid w:val="00DC4260"/>
    <w:rsid w:val="00DE1F51"/>
    <w:rsid w:val="00DE7E9F"/>
    <w:rsid w:val="00DF3DCD"/>
    <w:rsid w:val="00E01B51"/>
    <w:rsid w:val="00E0570B"/>
    <w:rsid w:val="00E06AD8"/>
    <w:rsid w:val="00E252D5"/>
    <w:rsid w:val="00E2547B"/>
    <w:rsid w:val="00E410C9"/>
    <w:rsid w:val="00E538C3"/>
    <w:rsid w:val="00E53AC4"/>
    <w:rsid w:val="00E6076C"/>
    <w:rsid w:val="00E76442"/>
    <w:rsid w:val="00E8408C"/>
    <w:rsid w:val="00E96B9E"/>
    <w:rsid w:val="00EA12F7"/>
    <w:rsid w:val="00EA1A8C"/>
    <w:rsid w:val="00EA2421"/>
    <w:rsid w:val="00EA58B2"/>
    <w:rsid w:val="00EC6866"/>
    <w:rsid w:val="00EE0B41"/>
    <w:rsid w:val="00EE7059"/>
    <w:rsid w:val="00EF394D"/>
    <w:rsid w:val="00F120A3"/>
    <w:rsid w:val="00F275F6"/>
    <w:rsid w:val="00F3564D"/>
    <w:rsid w:val="00F360D8"/>
    <w:rsid w:val="00F3687C"/>
    <w:rsid w:val="00F43A01"/>
    <w:rsid w:val="00F4541E"/>
    <w:rsid w:val="00F51E37"/>
    <w:rsid w:val="00F60E05"/>
    <w:rsid w:val="00F635C8"/>
    <w:rsid w:val="00F7294B"/>
    <w:rsid w:val="00F775A8"/>
    <w:rsid w:val="00F77DE2"/>
    <w:rsid w:val="00F87E76"/>
    <w:rsid w:val="00F96AD1"/>
    <w:rsid w:val="00F973E9"/>
    <w:rsid w:val="00FA0441"/>
    <w:rsid w:val="00FB2AB6"/>
    <w:rsid w:val="00FB34AE"/>
    <w:rsid w:val="00FD242A"/>
    <w:rsid w:val="00FD58CA"/>
    <w:rsid w:val="00FD6C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6FB35B0F"/>
  <w15:docId w15:val="{95EBD0EC-E7DB-4DFD-9A72-A1A1D401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F7E"/>
    <w:rPr>
      <w:rFonts w:ascii="Arial" w:hAnsi="Arial"/>
      <w:sz w:val="22"/>
    </w:rPr>
  </w:style>
  <w:style w:type="paragraph" w:styleId="Ttulo1">
    <w:name w:val="heading 1"/>
    <w:basedOn w:val="Normal"/>
    <w:next w:val="Normal"/>
    <w:qFormat/>
    <w:rsid w:val="00660F7E"/>
    <w:pPr>
      <w:keepNext/>
      <w:jc w:val="center"/>
      <w:outlineLvl w:val="0"/>
    </w:pPr>
    <w:rPr>
      <w:b/>
      <w:color w:val="000000"/>
    </w:rPr>
  </w:style>
  <w:style w:type="paragraph" w:styleId="Ttulo2">
    <w:name w:val="heading 2"/>
    <w:basedOn w:val="Normal"/>
    <w:next w:val="Normal"/>
    <w:qFormat/>
    <w:rsid w:val="00660F7E"/>
    <w:pPr>
      <w:keepNext/>
      <w:jc w:val="center"/>
      <w:outlineLvl w:val="1"/>
    </w:pPr>
    <w:rPr>
      <w:b/>
      <w:color w:val="000000"/>
      <w:sz w:val="20"/>
    </w:rPr>
  </w:style>
  <w:style w:type="paragraph" w:styleId="Ttulo3">
    <w:name w:val="heading 3"/>
    <w:basedOn w:val="Normal"/>
    <w:next w:val="Normal"/>
    <w:qFormat/>
    <w:rsid w:val="00660F7E"/>
    <w:pPr>
      <w:keepNext/>
      <w:outlineLvl w:val="2"/>
    </w:pPr>
    <w:rPr>
      <w:b/>
      <w:sz w:val="24"/>
    </w:rPr>
  </w:style>
  <w:style w:type="paragraph" w:styleId="Ttulo4">
    <w:name w:val="heading 4"/>
    <w:basedOn w:val="Normal"/>
    <w:next w:val="Normal"/>
    <w:qFormat/>
    <w:rsid w:val="00660F7E"/>
    <w:pPr>
      <w:keepNext/>
      <w:outlineLvl w:val="3"/>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semiHidden/>
    <w:rsid w:val="00660F7E"/>
    <w:pPr>
      <w:tabs>
        <w:tab w:val="center" w:pos="4419"/>
        <w:tab w:val="right" w:pos="8838"/>
      </w:tabs>
    </w:pPr>
    <w:rPr>
      <w:rFonts w:ascii="Times New Roman" w:hAnsi="Times New Roman"/>
      <w:sz w:val="28"/>
    </w:rPr>
  </w:style>
  <w:style w:type="paragraph" w:styleId="Cabealho">
    <w:name w:val="header"/>
    <w:basedOn w:val="Normal"/>
    <w:link w:val="CabealhoChar"/>
    <w:semiHidden/>
    <w:rsid w:val="00660F7E"/>
    <w:pPr>
      <w:tabs>
        <w:tab w:val="center" w:pos="4419"/>
        <w:tab w:val="right" w:pos="8838"/>
      </w:tabs>
    </w:pPr>
    <w:rPr>
      <w:rFonts w:ascii="Times New Roman" w:hAnsi="Times New Roman"/>
      <w:sz w:val="28"/>
    </w:rPr>
  </w:style>
  <w:style w:type="paragraph" w:customStyle="1" w:styleId="Texto2-RT">
    <w:name w:val="Texto2-RT"/>
    <w:basedOn w:val="Texto1-RT"/>
    <w:rsid w:val="00660F7E"/>
    <w:pPr>
      <w:ind w:left="851" w:hanging="284"/>
    </w:pPr>
  </w:style>
  <w:style w:type="paragraph" w:customStyle="1" w:styleId="Texto1-RT">
    <w:name w:val="Texto1-RT"/>
    <w:basedOn w:val="Normal"/>
    <w:rsid w:val="00660F7E"/>
    <w:pPr>
      <w:ind w:firstLine="567"/>
      <w:jc w:val="both"/>
    </w:pPr>
    <w:rPr>
      <w:rFonts w:ascii="Times New Roman" w:hAnsi="Times New Roman"/>
      <w:sz w:val="24"/>
    </w:rPr>
  </w:style>
  <w:style w:type="character" w:styleId="Nmerodepgina">
    <w:name w:val="page number"/>
    <w:basedOn w:val="Fontepargpadro"/>
    <w:semiHidden/>
    <w:rsid w:val="00660F7E"/>
  </w:style>
  <w:style w:type="paragraph" w:styleId="Ttulo">
    <w:name w:val="Title"/>
    <w:basedOn w:val="Normal"/>
    <w:qFormat/>
    <w:rsid w:val="00660F7E"/>
    <w:pPr>
      <w:tabs>
        <w:tab w:val="left" w:pos="2835"/>
      </w:tabs>
      <w:ind w:left="2694" w:hanging="2694"/>
      <w:jc w:val="center"/>
    </w:pPr>
    <w:rPr>
      <w:b/>
      <w:sz w:val="32"/>
    </w:rPr>
  </w:style>
  <w:style w:type="paragraph" w:styleId="Lista">
    <w:name w:val="List"/>
    <w:basedOn w:val="Normal"/>
    <w:semiHidden/>
    <w:rsid w:val="00660F7E"/>
    <w:pPr>
      <w:spacing w:after="120"/>
      <w:ind w:left="283" w:hanging="283"/>
      <w:jc w:val="both"/>
    </w:pPr>
    <w:rPr>
      <w:rFonts w:ascii="Times New Roman" w:hAnsi="Times New Roman"/>
      <w:sz w:val="24"/>
    </w:rPr>
  </w:style>
  <w:style w:type="paragraph" w:styleId="Corpodetexto">
    <w:name w:val="Body Text"/>
    <w:basedOn w:val="Normal"/>
    <w:semiHidden/>
    <w:rsid w:val="00660F7E"/>
    <w:pPr>
      <w:jc w:val="both"/>
    </w:pPr>
    <w:rPr>
      <w:b/>
      <w:sz w:val="24"/>
    </w:rPr>
  </w:style>
  <w:style w:type="paragraph" w:styleId="Subttulo">
    <w:name w:val="Subtitle"/>
    <w:basedOn w:val="Normal"/>
    <w:qFormat/>
    <w:rsid w:val="00660F7E"/>
    <w:pPr>
      <w:tabs>
        <w:tab w:val="left" w:pos="2835"/>
      </w:tabs>
      <w:ind w:left="2694" w:hanging="2694"/>
      <w:jc w:val="center"/>
    </w:pPr>
    <w:rPr>
      <w:b/>
      <w:sz w:val="20"/>
    </w:rPr>
  </w:style>
  <w:style w:type="paragraph" w:styleId="Corpodetexto2">
    <w:name w:val="Body Text 2"/>
    <w:basedOn w:val="Normal"/>
    <w:semiHidden/>
    <w:rsid w:val="00660F7E"/>
    <w:pPr>
      <w:jc w:val="center"/>
    </w:pPr>
    <w:rPr>
      <w:b/>
      <w:sz w:val="24"/>
    </w:rPr>
  </w:style>
  <w:style w:type="paragraph" w:styleId="Corpodetexto3">
    <w:name w:val="Body Text 3"/>
    <w:basedOn w:val="Normal"/>
    <w:semiHidden/>
    <w:rsid w:val="00660F7E"/>
    <w:pPr>
      <w:spacing w:line="360" w:lineRule="auto"/>
      <w:jc w:val="both"/>
    </w:pPr>
    <w:rPr>
      <w:sz w:val="20"/>
    </w:rPr>
  </w:style>
  <w:style w:type="paragraph" w:styleId="Textodebalo">
    <w:name w:val="Balloon Text"/>
    <w:basedOn w:val="Normal"/>
    <w:semiHidden/>
    <w:unhideWhenUsed/>
    <w:rsid w:val="00660F7E"/>
    <w:rPr>
      <w:rFonts w:ascii="Tahoma" w:hAnsi="Tahoma" w:cs="Tahoma"/>
      <w:sz w:val="16"/>
      <w:szCs w:val="16"/>
    </w:rPr>
  </w:style>
  <w:style w:type="character" w:customStyle="1" w:styleId="TextodebaloChar">
    <w:name w:val="Texto de balão Char"/>
    <w:semiHidden/>
    <w:rsid w:val="00660F7E"/>
    <w:rPr>
      <w:rFonts w:ascii="Tahoma" w:hAnsi="Tahoma" w:cs="Tahoma"/>
      <w:sz w:val="16"/>
      <w:szCs w:val="16"/>
    </w:rPr>
  </w:style>
  <w:style w:type="paragraph" w:customStyle="1" w:styleId="Default">
    <w:name w:val="Default"/>
    <w:rsid w:val="004B38B4"/>
    <w:pPr>
      <w:autoSpaceDE w:val="0"/>
      <w:autoSpaceDN w:val="0"/>
      <w:adjustRightInd w:val="0"/>
    </w:pPr>
    <w:rPr>
      <w:rFonts w:ascii="Spranq eco sans" w:hAnsi="Spranq eco sans" w:cs="Spranq eco sans"/>
      <w:color w:val="000000"/>
      <w:sz w:val="24"/>
      <w:szCs w:val="24"/>
    </w:rPr>
  </w:style>
  <w:style w:type="character" w:customStyle="1" w:styleId="CabealhoChar">
    <w:name w:val="Cabeçalho Char"/>
    <w:basedOn w:val="Fontepargpadro"/>
    <w:link w:val="Cabealho"/>
    <w:semiHidden/>
    <w:rsid w:val="00F3564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766570">
      <w:bodyDiv w:val="1"/>
      <w:marLeft w:val="0"/>
      <w:marRight w:val="0"/>
      <w:marTop w:val="0"/>
      <w:marBottom w:val="0"/>
      <w:divBdr>
        <w:top w:val="none" w:sz="0" w:space="0" w:color="auto"/>
        <w:left w:val="none" w:sz="0" w:space="0" w:color="auto"/>
        <w:bottom w:val="none" w:sz="0" w:space="0" w:color="auto"/>
        <w:right w:val="none" w:sz="0" w:space="0" w:color="auto"/>
      </w:divBdr>
    </w:div>
    <w:div w:id="1020009209">
      <w:bodyDiv w:val="1"/>
      <w:marLeft w:val="0"/>
      <w:marRight w:val="0"/>
      <w:marTop w:val="0"/>
      <w:marBottom w:val="0"/>
      <w:divBdr>
        <w:top w:val="none" w:sz="0" w:space="0" w:color="auto"/>
        <w:left w:val="none" w:sz="0" w:space="0" w:color="auto"/>
        <w:bottom w:val="none" w:sz="0" w:space="0" w:color="auto"/>
        <w:right w:val="none" w:sz="0" w:space="0" w:color="auto"/>
      </w:divBdr>
    </w:div>
    <w:div w:id="1346856763">
      <w:bodyDiv w:val="1"/>
      <w:marLeft w:val="0"/>
      <w:marRight w:val="0"/>
      <w:marTop w:val="0"/>
      <w:marBottom w:val="0"/>
      <w:divBdr>
        <w:top w:val="none" w:sz="0" w:space="0" w:color="auto"/>
        <w:left w:val="none" w:sz="0" w:space="0" w:color="auto"/>
        <w:bottom w:val="none" w:sz="0" w:space="0" w:color="auto"/>
        <w:right w:val="none" w:sz="0" w:space="0" w:color="auto"/>
      </w:divBdr>
    </w:div>
    <w:div w:id="2051412451">
      <w:bodyDiv w:val="1"/>
      <w:marLeft w:val="0"/>
      <w:marRight w:val="0"/>
      <w:marTop w:val="0"/>
      <w:marBottom w:val="0"/>
      <w:divBdr>
        <w:top w:val="none" w:sz="0" w:space="0" w:color="auto"/>
        <w:left w:val="none" w:sz="0" w:space="0" w:color="auto"/>
        <w:bottom w:val="none" w:sz="0" w:space="0" w:color="auto"/>
        <w:right w:val="none" w:sz="0" w:space="0" w:color="auto"/>
      </w:divBdr>
    </w:div>
    <w:div w:id="206139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file:///D:\usuarios\bt001593\AppData\Local\Microsoft\Windows\Clipboard\HistoryData\%7b0E19A172-2B12-45C4-8324-25A187AD7307%7d\%7b35498C1A-5AFF-422D-8EE0-074A7A3BC695%7d\ResourceMap\%7b46AE192E-9621-4C24-AC52-689B17E8C96E%7d"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CPL-GECOL\Tomada\Cones-Cav-Barr-99\An3cones.doc.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An3cones.doc</Template>
  <TotalTime>21</TotalTime>
  <Pages>1</Pages>
  <Words>268</Words>
  <Characters>1508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PE nº      /2006 - Anexo II - Modelo de Planilha para Cotação de Preços</vt:lpstr>
    </vt:vector>
  </TitlesOfParts>
  <Company>BHTRANS SA</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nº      /2006 - Anexo II - Modelo de Planilha para Cotação de Preços</dc:title>
  <dc:subject>Aquisição de Cavaletes</dc:subject>
  <dc:creator>BHTRANS S.A.</dc:creator>
  <dc:description>Modelo de Planilha para Cotação de Preços.</dc:description>
  <cp:lastModifiedBy>CIDCLEI PEREIRA DOS SANTOS BT001593</cp:lastModifiedBy>
  <cp:revision>27</cp:revision>
  <cp:lastPrinted>2023-11-27T16:39:00Z</cp:lastPrinted>
  <dcterms:created xsi:type="dcterms:W3CDTF">2024-02-21T12:13:00Z</dcterms:created>
  <dcterms:modified xsi:type="dcterms:W3CDTF">2026-04-06T20:57:00Z</dcterms:modified>
</cp:coreProperties>
</file>